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Exeter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Exeter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Exeter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Exeter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Exeter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Exeter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Exeter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Exeter is estimated to be </w:t>
      </w:r>
      <w:r w:rsidRPr="00773DF7">
        <w:rPr>
          <w:rFonts w:ascii="Libre Franklin Light" w:eastAsia="Times New Roman" w:hAnsi="Libre Franklin Light" w:cs="Calibri Light"/>
          <w:b/>
          <w:bCs/>
          <w:color w:val="C45911" w:themeColor="accent2" w:themeShade="BF"/>
        </w:rPr>
        <w:t xml:space="preserve">£3,037,161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Exeter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Exeter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Exeter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Exeter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xe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Exeter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xe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Exeter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Exeter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xe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Exeter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Exeter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Exeter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Exeter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Exeter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Exeter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£3,037,161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Exeter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£49,470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£1,023,075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£73,289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£37,790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£1,832,924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£3,037,161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Exeter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Exeter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Exeter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Exeter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Exeter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Exeter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Exeter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Exeter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Exeter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8335B1C-EE1A-44AE-BD08-3377564BB5A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